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14D41" w14:textId="77777777" w:rsidR="005661D2" w:rsidRPr="00690BA6" w:rsidRDefault="005661D2" w:rsidP="005661D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TOLY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A4D649F" w14:textId="77777777" w:rsidR="005661D2" w:rsidRDefault="005661D2" w:rsidP="005661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619EF78" w14:textId="77777777" w:rsidR="005661D2" w:rsidRDefault="005661D2" w:rsidP="005661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04A1EA" w14:textId="77777777" w:rsidR="005661D2" w:rsidRDefault="005661D2" w:rsidP="005661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C4673F" w14:textId="77777777" w:rsidR="005661D2" w:rsidRDefault="005661D2" w:rsidP="005661D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Robert Carew(q.v.).</w:t>
      </w:r>
    </w:p>
    <w:p w14:paraId="51B9C28A" w14:textId="77777777" w:rsidR="005661D2" w:rsidRDefault="005661D2" w:rsidP="005661D2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E68FC20" w14:textId="77777777" w:rsidR="005661D2" w:rsidRDefault="005661D2" w:rsidP="005661D2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C9D4937" w14:textId="77777777" w:rsidR="005661D2" w:rsidRDefault="005661D2" w:rsidP="005661D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90EAAE8" w14:textId="77777777" w:rsidR="005661D2" w:rsidRDefault="005661D2" w:rsidP="005661D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2BF5DBA" w14:textId="77777777" w:rsidR="005661D2" w:rsidRDefault="005661D2" w:rsidP="005661D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September 2021</w:t>
      </w:r>
    </w:p>
    <w:p w14:paraId="67F2E3D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D7B47" w14:textId="77777777" w:rsidR="005661D2" w:rsidRDefault="005661D2" w:rsidP="009139A6">
      <w:r>
        <w:separator/>
      </w:r>
    </w:p>
  </w:endnote>
  <w:endnote w:type="continuationSeparator" w:id="0">
    <w:p w14:paraId="227BDEBA" w14:textId="77777777" w:rsidR="005661D2" w:rsidRDefault="005661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D4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9958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A0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42BC" w14:textId="77777777" w:rsidR="005661D2" w:rsidRDefault="005661D2" w:rsidP="009139A6">
      <w:r>
        <w:separator/>
      </w:r>
    </w:p>
  </w:footnote>
  <w:footnote w:type="continuationSeparator" w:id="0">
    <w:p w14:paraId="52622968" w14:textId="77777777" w:rsidR="005661D2" w:rsidRDefault="005661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FF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F8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50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1D2"/>
    <w:rsid w:val="000666E0"/>
    <w:rsid w:val="002510B7"/>
    <w:rsid w:val="005661D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3FFA2"/>
  <w15:chartTrackingRefBased/>
  <w15:docId w15:val="{D26988F7-5029-4A95-98F5-CEF09BB1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2021-10-27T19:59:00Z</dcterms:created>
  <dcterms:modified xsi:type="dcterms:W3CDTF">2021-10-27T19:59:00Z</dcterms:modified>
</cp:coreProperties>
</file>